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7C7417" w14:textId="77777777" w:rsidR="00C44B8B" w:rsidRPr="00D9218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D92188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1230"/>
      </w:tblGrid>
      <w:tr w:rsidR="00C44B8B" w:rsidRPr="00D92188" w14:paraId="2D7C741A" w14:textId="77777777" w:rsidTr="00467D8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C7418" w14:textId="77777777" w:rsidR="00C44B8B" w:rsidRPr="00D92188" w:rsidRDefault="00C44B8B" w:rsidP="00467D86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D92188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C7419" w14:textId="77777777" w:rsidR="00C44B8B" w:rsidRPr="00D92188" w:rsidRDefault="00964105" w:rsidP="00467D86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D92188">
              <w:rPr>
                <w:b/>
                <w:sz w:val="24"/>
                <w:szCs w:val="24"/>
                <w:lang w:val="en-US"/>
              </w:rPr>
              <w:t>203A</w:t>
            </w:r>
            <w:r w:rsidR="00DB02B3" w:rsidRPr="00D92188">
              <w:rPr>
                <w:b/>
                <w:sz w:val="24"/>
                <w:szCs w:val="24"/>
              </w:rPr>
              <w:t>_080</w:t>
            </w:r>
          </w:p>
        </w:tc>
      </w:tr>
      <w:tr w:rsidR="00C44B8B" w:rsidRPr="00D92188" w14:paraId="2D7C741D" w14:textId="77777777" w:rsidTr="00467D8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C741B" w14:textId="77777777" w:rsidR="00C44B8B" w:rsidRPr="00D92188" w:rsidRDefault="00C44B8B" w:rsidP="00467D86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D92188">
              <w:rPr>
                <w:b/>
                <w:sz w:val="24"/>
                <w:szCs w:val="24"/>
              </w:rPr>
              <w:t xml:space="preserve">Номер материала </w:t>
            </w:r>
            <w:r w:rsidRPr="00D92188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C741C" w14:textId="5254382F" w:rsidR="00C44B8B" w:rsidRPr="00D92188" w:rsidRDefault="00B70AF1" w:rsidP="00467D86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D92188">
              <w:rPr>
                <w:b/>
                <w:sz w:val="24"/>
                <w:szCs w:val="24"/>
                <w:lang w:val="en-US"/>
              </w:rPr>
              <w:t>2057214</w:t>
            </w:r>
          </w:p>
        </w:tc>
      </w:tr>
    </w:tbl>
    <w:p w14:paraId="7C5E5156" w14:textId="311464C3" w:rsidR="000206FF" w:rsidRPr="00D92188" w:rsidRDefault="00F8516D" w:rsidP="000206FF">
      <w:pPr>
        <w:spacing w:line="276" w:lineRule="auto"/>
        <w:ind w:right="-1"/>
        <w:jc w:val="right"/>
        <w:rPr>
          <w:sz w:val="24"/>
          <w:szCs w:val="24"/>
        </w:rPr>
      </w:pPr>
      <w:r w:rsidRPr="00D92188">
        <w:rPr>
          <w:sz w:val="24"/>
          <w:szCs w:val="24"/>
        </w:rPr>
        <w:t xml:space="preserve">Первый заместитель директора </w:t>
      </w:r>
      <w:r w:rsidR="000206FF" w:rsidRPr="00D92188">
        <w:rPr>
          <w:sz w:val="24"/>
          <w:szCs w:val="24"/>
        </w:rPr>
        <w:t>-</w:t>
      </w:r>
    </w:p>
    <w:p w14:paraId="4A4E24CE" w14:textId="60DF57C4" w:rsidR="000206FF" w:rsidRPr="00D92188" w:rsidRDefault="00F8516D" w:rsidP="000206FF">
      <w:pPr>
        <w:spacing w:line="276" w:lineRule="auto"/>
        <w:ind w:right="-1"/>
        <w:jc w:val="right"/>
        <w:rPr>
          <w:sz w:val="24"/>
          <w:szCs w:val="24"/>
        </w:rPr>
      </w:pPr>
      <w:r w:rsidRPr="00D92188">
        <w:rPr>
          <w:sz w:val="24"/>
          <w:szCs w:val="24"/>
        </w:rPr>
        <w:t>главный инженер</w:t>
      </w:r>
    </w:p>
    <w:p w14:paraId="75CB2BC7" w14:textId="766A651A" w:rsidR="000206FF" w:rsidRPr="00D92188" w:rsidRDefault="00F8516D" w:rsidP="000206FF">
      <w:pPr>
        <w:spacing w:line="276" w:lineRule="auto"/>
        <w:ind w:right="-1"/>
        <w:jc w:val="right"/>
        <w:rPr>
          <w:sz w:val="24"/>
          <w:szCs w:val="24"/>
        </w:rPr>
      </w:pPr>
      <w:r w:rsidRPr="00D92188">
        <w:rPr>
          <w:sz w:val="24"/>
          <w:szCs w:val="24"/>
        </w:rPr>
        <w:t>филиала ПАО «МРСК Центра» -</w:t>
      </w:r>
    </w:p>
    <w:p w14:paraId="357267F2" w14:textId="0E5B552D" w:rsidR="00F8516D" w:rsidRPr="00D92188" w:rsidRDefault="00F8516D" w:rsidP="000206FF">
      <w:pPr>
        <w:spacing w:line="276" w:lineRule="auto"/>
        <w:ind w:right="-1"/>
        <w:jc w:val="right"/>
        <w:rPr>
          <w:sz w:val="24"/>
          <w:szCs w:val="24"/>
        </w:rPr>
      </w:pPr>
      <w:r w:rsidRPr="00D92188">
        <w:rPr>
          <w:sz w:val="24"/>
          <w:szCs w:val="24"/>
        </w:rPr>
        <w:t>«Смоленскэнерго»</w:t>
      </w:r>
    </w:p>
    <w:p w14:paraId="010A8AB5" w14:textId="3F70D1B8" w:rsidR="00F8516D" w:rsidRPr="00D92188" w:rsidRDefault="00F8516D" w:rsidP="000206F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D92188">
        <w:rPr>
          <w:sz w:val="24"/>
          <w:szCs w:val="24"/>
        </w:rPr>
        <w:t>_____________</w:t>
      </w:r>
      <w:r w:rsidR="000206FF" w:rsidRPr="00D92188">
        <w:rPr>
          <w:sz w:val="24"/>
          <w:szCs w:val="24"/>
        </w:rPr>
        <w:t xml:space="preserve"> </w:t>
      </w:r>
      <w:r w:rsidRPr="00D92188">
        <w:rPr>
          <w:sz w:val="24"/>
          <w:szCs w:val="24"/>
        </w:rPr>
        <w:t>В.В. Мордыкин</w:t>
      </w:r>
    </w:p>
    <w:p w14:paraId="0C77E26D" w14:textId="77777777" w:rsidR="00F8516D" w:rsidRPr="00D92188" w:rsidRDefault="00F8516D" w:rsidP="000206F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D92188">
        <w:rPr>
          <w:sz w:val="24"/>
          <w:szCs w:val="24"/>
        </w:rPr>
        <w:t>16 октября 2019 г.</w:t>
      </w:r>
    </w:p>
    <w:p w14:paraId="2D7C7424" w14:textId="77777777" w:rsidR="00C44B8B" w:rsidRPr="00D92188" w:rsidRDefault="00C44B8B" w:rsidP="000206FF">
      <w:pPr>
        <w:rPr>
          <w:sz w:val="24"/>
          <w:szCs w:val="24"/>
        </w:rPr>
      </w:pPr>
    </w:p>
    <w:p w14:paraId="2D7C7425" w14:textId="77777777" w:rsidR="00C44B8B" w:rsidRPr="00D92188" w:rsidRDefault="00C44B8B" w:rsidP="000206FF">
      <w:pPr>
        <w:rPr>
          <w:sz w:val="24"/>
          <w:szCs w:val="24"/>
        </w:rPr>
      </w:pPr>
    </w:p>
    <w:p w14:paraId="2D7C7426" w14:textId="77777777" w:rsidR="00C44B8B" w:rsidRPr="00D92188" w:rsidRDefault="00C44B8B" w:rsidP="000206FF">
      <w:pPr>
        <w:pStyle w:val="2"/>
        <w:numPr>
          <w:ilvl w:val="0"/>
          <w:numId w:val="0"/>
        </w:numPr>
        <w:rPr>
          <w:sz w:val="24"/>
          <w:szCs w:val="24"/>
        </w:rPr>
      </w:pPr>
      <w:r w:rsidRPr="00D92188">
        <w:rPr>
          <w:sz w:val="24"/>
          <w:szCs w:val="24"/>
        </w:rPr>
        <w:t>ТЕХНИЧЕСКОЕ ЗАДАНИЕ</w:t>
      </w:r>
    </w:p>
    <w:p w14:paraId="201C7097" w14:textId="77777777" w:rsidR="000206FF" w:rsidRPr="00D92188" w:rsidRDefault="004F6968" w:rsidP="000206FF">
      <w:pPr>
        <w:ind w:firstLine="0"/>
        <w:jc w:val="center"/>
        <w:rPr>
          <w:b/>
          <w:sz w:val="24"/>
          <w:szCs w:val="24"/>
        </w:rPr>
      </w:pPr>
      <w:r w:rsidRPr="00D92188">
        <w:rPr>
          <w:b/>
          <w:sz w:val="24"/>
          <w:szCs w:val="24"/>
        </w:rPr>
        <w:t xml:space="preserve">на </w:t>
      </w:r>
      <w:r w:rsidR="00612811" w:rsidRPr="00D92188">
        <w:rPr>
          <w:b/>
          <w:sz w:val="24"/>
          <w:szCs w:val="24"/>
        </w:rPr>
        <w:t xml:space="preserve">поставку </w:t>
      </w:r>
      <w:r w:rsidR="007F4188" w:rsidRPr="00D92188">
        <w:rPr>
          <w:b/>
          <w:sz w:val="24"/>
          <w:szCs w:val="24"/>
        </w:rPr>
        <w:t>мет</w:t>
      </w:r>
      <w:r w:rsidR="00620938" w:rsidRPr="00D92188">
        <w:rPr>
          <w:b/>
          <w:sz w:val="24"/>
          <w:szCs w:val="24"/>
        </w:rPr>
        <w:t>аллопроката</w:t>
      </w:r>
      <w:r w:rsidR="00843900" w:rsidRPr="00D92188">
        <w:rPr>
          <w:b/>
          <w:sz w:val="24"/>
          <w:szCs w:val="24"/>
        </w:rPr>
        <w:t xml:space="preserve"> </w:t>
      </w:r>
      <w:r w:rsidR="00DB2094" w:rsidRPr="00D92188">
        <w:rPr>
          <w:b/>
          <w:sz w:val="24"/>
          <w:szCs w:val="24"/>
        </w:rPr>
        <w:t>(</w:t>
      </w:r>
      <w:r w:rsidR="00B70AF1" w:rsidRPr="00D92188">
        <w:rPr>
          <w:b/>
          <w:sz w:val="24"/>
          <w:szCs w:val="24"/>
        </w:rPr>
        <w:t>Труба стальная прямоугольная 40х20х2</w:t>
      </w:r>
      <w:r w:rsidR="00DB2094" w:rsidRPr="00D92188">
        <w:rPr>
          <w:b/>
          <w:sz w:val="24"/>
          <w:szCs w:val="24"/>
        </w:rPr>
        <w:t>)</w:t>
      </w:r>
      <w:r w:rsidR="000206FF" w:rsidRPr="00D92188">
        <w:rPr>
          <w:b/>
          <w:sz w:val="24"/>
          <w:szCs w:val="24"/>
        </w:rPr>
        <w:t>.</w:t>
      </w:r>
    </w:p>
    <w:p w14:paraId="2D7C7427" w14:textId="7E1813D7" w:rsidR="004F6968" w:rsidRPr="00D92188" w:rsidRDefault="009C0389" w:rsidP="000206FF">
      <w:pPr>
        <w:ind w:firstLine="0"/>
        <w:jc w:val="center"/>
        <w:rPr>
          <w:b/>
          <w:sz w:val="24"/>
          <w:szCs w:val="24"/>
        </w:rPr>
      </w:pPr>
      <w:r w:rsidRPr="00D92188">
        <w:rPr>
          <w:b/>
          <w:sz w:val="24"/>
          <w:szCs w:val="24"/>
        </w:rPr>
        <w:t xml:space="preserve">Лот № </w:t>
      </w:r>
      <w:r w:rsidR="00BD2843" w:rsidRPr="00D92188">
        <w:rPr>
          <w:b/>
          <w:sz w:val="24"/>
          <w:szCs w:val="24"/>
        </w:rPr>
        <w:t>203</w:t>
      </w:r>
      <w:r w:rsidR="00620938" w:rsidRPr="00D92188">
        <w:rPr>
          <w:b/>
          <w:sz w:val="24"/>
          <w:szCs w:val="24"/>
        </w:rPr>
        <w:t>A</w:t>
      </w:r>
    </w:p>
    <w:p w14:paraId="2D7C7428" w14:textId="77777777" w:rsidR="00612811" w:rsidRPr="00D92188" w:rsidRDefault="00612811" w:rsidP="00467D86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2D7C7429" w14:textId="77777777" w:rsidR="001C70D3" w:rsidRPr="00D92188" w:rsidRDefault="001C70D3" w:rsidP="000206FF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D92188">
        <w:rPr>
          <w:b/>
          <w:bCs/>
          <w:sz w:val="24"/>
          <w:szCs w:val="24"/>
        </w:rPr>
        <w:t>Технические требования к продукции.</w:t>
      </w:r>
    </w:p>
    <w:p w14:paraId="2D7C742A" w14:textId="17D110D3" w:rsidR="001C70D3" w:rsidRPr="00D92188" w:rsidRDefault="001C70D3" w:rsidP="000206FF">
      <w:pPr>
        <w:tabs>
          <w:tab w:val="left" w:pos="1134"/>
        </w:tabs>
        <w:ind w:firstLine="709"/>
        <w:rPr>
          <w:sz w:val="24"/>
          <w:szCs w:val="24"/>
        </w:rPr>
      </w:pPr>
      <w:r w:rsidRPr="00D92188">
        <w:rPr>
          <w:sz w:val="24"/>
          <w:szCs w:val="24"/>
        </w:rPr>
        <w:t>1.1.</w:t>
      </w:r>
      <w:r w:rsidR="000206FF" w:rsidRPr="00D92188">
        <w:rPr>
          <w:sz w:val="24"/>
          <w:szCs w:val="24"/>
        </w:rPr>
        <w:tab/>
      </w:r>
      <w:r w:rsidRPr="00D92188">
        <w:rPr>
          <w:sz w:val="24"/>
          <w:szCs w:val="24"/>
        </w:rPr>
        <w:t>Технические требования, характеристики металлопроката должны соответствовать параметрам ГОСТ 13663-86 «Трубы стальные профильные. Технические требования».</w:t>
      </w:r>
    </w:p>
    <w:p w14:paraId="2D7C742B" w14:textId="77777777" w:rsidR="001C70D3" w:rsidRPr="00D92188" w:rsidRDefault="001C70D3" w:rsidP="00467D86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2D7C742C" w14:textId="77777777" w:rsidR="001C70D3" w:rsidRPr="00D92188" w:rsidRDefault="001C70D3" w:rsidP="000206FF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D92188">
        <w:rPr>
          <w:b/>
          <w:bCs/>
          <w:sz w:val="24"/>
          <w:szCs w:val="24"/>
        </w:rPr>
        <w:t xml:space="preserve">Общие требования. </w:t>
      </w:r>
    </w:p>
    <w:p w14:paraId="2D7C742D" w14:textId="3B08B3EC" w:rsidR="001C70D3" w:rsidRPr="00D92188" w:rsidRDefault="001C70D3" w:rsidP="000206FF">
      <w:pPr>
        <w:tabs>
          <w:tab w:val="left" w:pos="1134"/>
        </w:tabs>
        <w:ind w:firstLine="709"/>
        <w:rPr>
          <w:sz w:val="24"/>
          <w:szCs w:val="24"/>
        </w:rPr>
      </w:pPr>
      <w:r w:rsidRPr="00D92188">
        <w:rPr>
          <w:sz w:val="24"/>
          <w:szCs w:val="24"/>
        </w:rPr>
        <w:t>2.1.</w:t>
      </w:r>
      <w:r w:rsidR="000206FF" w:rsidRPr="00D92188">
        <w:rPr>
          <w:sz w:val="24"/>
          <w:szCs w:val="24"/>
        </w:rPr>
        <w:tab/>
      </w:r>
      <w:r w:rsidRPr="00D92188">
        <w:rPr>
          <w:sz w:val="24"/>
          <w:szCs w:val="24"/>
        </w:rPr>
        <w:t>К поставке допускается металлопрокат, отвечающий следующим требованиям:</w:t>
      </w:r>
    </w:p>
    <w:p w14:paraId="2D7C742E" w14:textId="77777777" w:rsidR="001C70D3" w:rsidRPr="00D92188" w:rsidRDefault="001C70D3" w:rsidP="000206FF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D92188">
        <w:rPr>
          <w:sz w:val="24"/>
          <w:szCs w:val="24"/>
        </w:rPr>
        <w:t>продукция должна быть новой, ранее не использованной;</w:t>
      </w:r>
    </w:p>
    <w:p w14:paraId="2D7C7436" w14:textId="023D4163" w:rsidR="001C70D3" w:rsidRPr="00D92188" w:rsidRDefault="001C70D3" w:rsidP="000206FF">
      <w:pPr>
        <w:tabs>
          <w:tab w:val="left" w:pos="1134"/>
        </w:tabs>
        <w:ind w:firstLine="709"/>
        <w:rPr>
          <w:sz w:val="24"/>
          <w:szCs w:val="24"/>
        </w:rPr>
      </w:pPr>
      <w:r w:rsidRPr="00D92188">
        <w:rPr>
          <w:sz w:val="24"/>
          <w:szCs w:val="24"/>
        </w:rPr>
        <w:t>2.</w:t>
      </w:r>
      <w:r w:rsidR="00F8516D" w:rsidRPr="00D92188">
        <w:rPr>
          <w:sz w:val="24"/>
          <w:szCs w:val="24"/>
        </w:rPr>
        <w:t>2</w:t>
      </w:r>
      <w:r w:rsidRPr="00D92188">
        <w:rPr>
          <w:sz w:val="24"/>
          <w:szCs w:val="24"/>
        </w:rPr>
        <w:t>.</w:t>
      </w:r>
      <w:r w:rsidR="000206FF" w:rsidRPr="00D92188">
        <w:rPr>
          <w:sz w:val="24"/>
          <w:szCs w:val="24"/>
        </w:rPr>
        <w:tab/>
      </w:r>
      <w:r w:rsidRPr="00D92188">
        <w:rPr>
          <w:sz w:val="24"/>
          <w:szCs w:val="24"/>
        </w:rPr>
        <w:t xml:space="preserve">Металлопрокат должен соответствовать требованиям </w:t>
      </w:r>
      <w:bookmarkStart w:id="0" w:name="Поле4"/>
      <w:r w:rsidRPr="00D92188">
        <w:rPr>
          <w:sz w:val="24"/>
          <w:szCs w:val="24"/>
        </w:rPr>
        <w:t>ГОСТ 13663-86 «Трубы стальные профильные. Технические требования»;</w:t>
      </w:r>
    </w:p>
    <w:bookmarkEnd w:id="0"/>
    <w:p w14:paraId="2D7C7438" w14:textId="6F6CED02" w:rsidR="001C70D3" w:rsidRPr="00D92188" w:rsidRDefault="001C70D3" w:rsidP="000206FF">
      <w:pPr>
        <w:tabs>
          <w:tab w:val="left" w:pos="1134"/>
        </w:tabs>
        <w:ind w:firstLine="709"/>
        <w:rPr>
          <w:sz w:val="24"/>
          <w:szCs w:val="24"/>
        </w:rPr>
      </w:pPr>
      <w:r w:rsidRPr="00D92188">
        <w:rPr>
          <w:sz w:val="24"/>
          <w:szCs w:val="24"/>
        </w:rPr>
        <w:t>2.</w:t>
      </w:r>
      <w:r w:rsidR="00F8516D" w:rsidRPr="00D92188">
        <w:rPr>
          <w:sz w:val="24"/>
          <w:szCs w:val="24"/>
        </w:rPr>
        <w:t>3</w:t>
      </w:r>
      <w:r w:rsidRPr="00D92188">
        <w:rPr>
          <w:sz w:val="24"/>
          <w:szCs w:val="24"/>
        </w:rPr>
        <w:t>.</w:t>
      </w:r>
      <w:r w:rsidR="000206FF" w:rsidRPr="00D92188">
        <w:rPr>
          <w:sz w:val="24"/>
          <w:szCs w:val="24"/>
        </w:rPr>
        <w:tab/>
      </w:r>
      <w:r w:rsidRPr="00D92188">
        <w:rPr>
          <w:sz w:val="24"/>
          <w:szCs w:val="24"/>
        </w:rPr>
        <w:t>Упаковка, транспортирование, условия и сроки хранения.</w:t>
      </w:r>
    </w:p>
    <w:p w14:paraId="2D7C7439" w14:textId="5FB95B50" w:rsidR="001C70D3" w:rsidRPr="00D92188" w:rsidRDefault="001C70D3" w:rsidP="000206FF">
      <w:pPr>
        <w:ind w:firstLine="709"/>
        <w:rPr>
          <w:sz w:val="24"/>
          <w:szCs w:val="24"/>
        </w:rPr>
      </w:pPr>
      <w:proofErr w:type="gramStart"/>
      <w:r w:rsidRPr="00D92188">
        <w:rPr>
          <w:sz w:val="24"/>
          <w:szCs w:val="24"/>
        </w:rPr>
        <w:t xml:space="preserve"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</w:t>
      </w:r>
      <w:r w:rsidR="00573320" w:rsidRPr="00D92188">
        <w:rPr>
          <w:sz w:val="24"/>
          <w:szCs w:val="24"/>
        </w:rPr>
        <w:t>ГОСТ 14192-</w:t>
      </w:r>
      <w:r w:rsidRPr="00D92188">
        <w:rPr>
          <w:sz w:val="24"/>
          <w:szCs w:val="24"/>
        </w:rPr>
        <w:t>96, ГОСТ 7566-</w:t>
      </w:r>
      <w:r w:rsidR="00E85CC3" w:rsidRPr="00D92188">
        <w:rPr>
          <w:sz w:val="24"/>
          <w:szCs w:val="24"/>
        </w:rPr>
        <w:t>2018</w:t>
      </w:r>
      <w:r w:rsidRPr="00D92188">
        <w:rPr>
          <w:sz w:val="24"/>
          <w:szCs w:val="24"/>
        </w:rPr>
        <w:t>, ГОСТ 10692-</w:t>
      </w:r>
      <w:r w:rsidR="00E85CC3" w:rsidRPr="00D92188">
        <w:rPr>
          <w:sz w:val="24"/>
          <w:szCs w:val="24"/>
        </w:rPr>
        <w:t>2015</w:t>
      </w:r>
      <w:r w:rsidRPr="00D92188">
        <w:rPr>
          <w:sz w:val="24"/>
          <w:szCs w:val="24"/>
        </w:rPr>
        <w:t xml:space="preserve"> (для стальных труб),</w:t>
      </w:r>
      <w:r w:rsidR="00362ECA" w:rsidRPr="00D92188">
        <w:rPr>
          <w:sz w:val="24"/>
          <w:szCs w:val="24"/>
        </w:rPr>
        <w:t xml:space="preserve"> </w:t>
      </w:r>
      <w:r w:rsidRPr="00D92188">
        <w:rPr>
          <w:sz w:val="24"/>
          <w:szCs w:val="24"/>
        </w:rPr>
        <w:t>ГОСТ перечисленных в п.2.3 данного ТЗ или соответствующих МЭК.</w:t>
      </w:r>
      <w:proofErr w:type="gramEnd"/>
      <w:r w:rsidRPr="00D92188">
        <w:rPr>
          <w:sz w:val="24"/>
          <w:szCs w:val="24"/>
        </w:rPr>
        <w:t xml:space="preserve">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D7C743A" w14:textId="64006357" w:rsidR="001C70D3" w:rsidRPr="00D92188" w:rsidRDefault="001C70D3" w:rsidP="000206FF">
      <w:pPr>
        <w:ind w:firstLine="709"/>
        <w:rPr>
          <w:sz w:val="24"/>
          <w:szCs w:val="24"/>
        </w:rPr>
      </w:pPr>
      <w:r w:rsidRPr="00D92188">
        <w:rPr>
          <w:sz w:val="24"/>
          <w:szCs w:val="24"/>
        </w:rPr>
        <w:t>Правила приемки металлопроката должны соответствовать требованиям ГОСТ 7566-</w:t>
      </w:r>
      <w:r w:rsidR="00E85CC3" w:rsidRPr="00D92188">
        <w:rPr>
          <w:sz w:val="24"/>
          <w:szCs w:val="24"/>
        </w:rPr>
        <w:t>2018</w:t>
      </w:r>
      <w:r w:rsidRPr="00D92188">
        <w:rPr>
          <w:sz w:val="24"/>
          <w:szCs w:val="24"/>
        </w:rPr>
        <w:t>, ГОСТ 10692-</w:t>
      </w:r>
      <w:r w:rsidR="00E85CC3" w:rsidRPr="00D92188">
        <w:rPr>
          <w:sz w:val="24"/>
          <w:szCs w:val="24"/>
        </w:rPr>
        <w:t>2015</w:t>
      </w:r>
      <w:r w:rsidRPr="00D92188">
        <w:rPr>
          <w:sz w:val="24"/>
          <w:szCs w:val="24"/>
        </w:rPr>
        <w:t xml:space="preserve"> (для стальных труб), ГОСТ перечисленным в п.2.3 данного ТЗ.</w:t>
      </w:r>
    </w:p>
    <w:p w14:paraId="2D7C743B" w14:textId="77777777" w:rsidR="001C70D3" w:rsidRPr="00D92188" w:rsidRDefault="001C70D3" w:rsidP="000206FF">
      <w:pPr>
        <w:ind w:firstLine="709"/>
        <w:rPr>
          <w:sz w:val="24"/>
          <w:szCs w:val="24"/>
        </w:rPr>
      </w:pPr>
      <w:r w:rsidRPr="00D92188">
        <w:rPr>
          <w:sz w:val="24"/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D7C743C" w14:textId="77777777" w:rsidR="001C70D3" w:rsidRPr="00D92188" w:rsidRDefault="001C70D3" w:rsidP="000206FF">
      <w:pPr>
        <w:ind w:firstLine="709"/>
        <w:rPr>
          <w:sz w:val="24"/>
          <w:szCs w:val="24"/>
        </w:rPr>
      </w:pPr>
      <w:r w:rsidRPr="00D92188">
        <w:rPr>
          <w:sz w:val="24"/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14:paraId="2D7C743D" w14:textId="0CFAAF31" w:rsidR="001C70D3" w:rsidRPr="00D92188" w:rsidRDefault="001C70D3" w:rsidP="000206FF">
      <w:pPr>
        <w:tabs>
          <w:tab w:val="left" w:pos="1134"/>
        </w:tabs>
        <w:ind w:firstLine="709"/>
        <w:rPr>
          <w:sz w:val="24"/>
          <w:szCs w:val="24"/>
        </w:rPr>
      </w:pPr>
      <w:r w:rsidRPr="00D92188">
        <w:rPr>
          <w:sz w:val="24"/>
          <w:szCs w:val="24"/>
        </w:rPr>
        <w:t>2.</w:t>
      </w:r>
      <w:r w:rsidR="00F8516D" w:rsidRPr="00D92188">
        <w:rPr>
          <w:sz w:val="24"/>
          <w:szCs w:val="24"/>
        </w:rPr>
        <w:t>4</w:t>
      </w:r>
      <w:r w:rsidRPr="00D92188">
        <w:rPr>
          <w:sz w:val="24"/>
          <w:szCs w:val="24"/>
        </w:rPr>
        <w:t>.</w:t>
      </w:r>
      <w:r w:rsidR="000206FF" w:rsidRPr="00D92188">
        <w:rPr>
          <w:sz w:val="24"/>
          <w:szCs w:val="24"/>
        </w:rPr>
        <w:tab/>
      </w:r>
      <w:r w:rsidRPr="00D92188">
        <w:rPr>
          <w:sz w:val="24"/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 w:rsidR="00E85CC3" w:rsidRPr="00D92188">
        <w:rPr>
          <w:sz w:val="24"/>
          <w:szCs w:val="24"/>
        </w:rPr>
        <w:t>2018</w:t>
      </w:r>
      <w:r w:rsidRPr="00D92188">
        <w:rPr>
          <w:sz w:val="24"/>
          <w:szCs w:val="24"/>
        </w:rPr>
        <w:t>, ГОСТ 10692-</w:t>
      </w:r>
      <w:r w:rsidR="00E85CC3" w:rsidRPr="00D92188">
        <w:rPr>
          <w:sz w:val="24"/>
          <w:szCs w:val="24"/>
        </w:rPr>
        <w:t>2015</w:t>
      </w:r>
      <w:r w:rsidRPr="00D92188">
        <w:rPr>
          <w:sz w:val="24"/>
          <w:szCs w:val="24"/>
        </w:rPr>
        <w:t xml:space="preserve"> (для стальных труб),</w:t>
      </w:r>
      <w:r w:rsidR="00362ECA" w:rsidRPr="00D92188">
        <w:rPr>
          <w:sz w:val="24"/>
          <w:szCs w:val="24"/>
        </w:rPr>
        <w:t xml:space="preserve"> </w:t>
      </w:r>
      <w:r w:rsidRPr="00D92188">
        <w:rPr>
          <w:sz w:val="24"/>
          <w:szCs w:val="24"/>
        </w:rPr>
        <w:t>ГОСТ перечисленных в п.2.3 данного ТЗ.</w:t>
      </w:r>
    </w:p>
    <w:p w14:paraId="2D7C743E" w14:textId="30503FBE" w:rsidR="001C70D3" w:rsidRPr="00D92188" w:rsidRDefault="001C70D3" w:rsidP="000206FF">
      <w:pPr>
        <w:tabs>
          <w:tab w:val="left" w:pos="1134"/>
        </w:tabs>
        <w:ind w:firstLine="709"/>
        <w:rPr>
          <w:sz w:val="24"/>
          <w:szCs w:val="24"/>
        </w:rPr>
      </w:pPr>
      <w:r w:rsidRPr="00D92188">
        <w:rPr>
          <w:sz w:val="24"/>
          <w:szCs w:val="24"/>
        </w:rPr>
        <w:t>2.</w:t>
      </w:r>
      <w:r w:rsidR="00F8516D" w:rsidRPr="00D92188">
        <w:rPr>
          <w:sz w:val="24"/>
          <w:szCs w:val="24"/>
        </w:rPr>
        <w:t>5</w:t>
      </w:r>
      <w:r w:rsidRPr="00D92188">
        <w:rPr>
          <w:sz w:val="24"/>
          <w:szCs w:val="24"/>
        </w:rPr>
        <w:t>.</w:t>
      </w:r>
      <w:r w:rsidR="000206FF" w:rsidRPr="00D92188">
        <w:rPr>
          <w:sz w:val="24"/>
          <w:szCs w:val="24"/>
        </w:rPr>
        <w:tab/>
      </w:r>
      <w:r w:rsidRPr="00D92188">
        <w:rPr>
          <w:sz w:val="24"/>
          <w:szCs w:val="24"/>
        </w:rPr>
        <w:t>Срок изготовления металлопроката должен быть не более полугода от момента поставки.</w:t>
      </w:r>
    </w:p>
    <w:p w14:paraId="2D7C743F" w14:textId="77777777" w:rsidR="001C70D3" w:rsidRPr="00D92188" w:rsidRDefault="001C70D3" w:rsidP="000206FF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2D7C7440" w14:textId="77777777" w:rsidR="001C70D3" w:rsidRPr="00D92188" w:rsidRDefault="001C70D3" w:rsidP="000206FF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D92188">
        <w:rPr>
          <w:b/>
          <w:bCs/>
          <w:sz w:val="24"/>
          <w:szCs w:val="24"/>
        </w:rPr>
        <w:t>Гарантийные обязательства.</w:t>
      </w:r>
    </w:p>
    <w:p w14:paraId="2D7C7441" w14:textId="77777777" w:rsidR="001C70D3" w:rsidRPr="00D92188" w:rsidRDefault="001C70D3" w:rsidP="000206FF">
      <w:pPr>
        <w:ind w:firstLine="709"/>
        <w:rPr>
          <w:sz w:val="24"/>
          <w:szCs w:val="24"/>
        </w:rPr>
      </w:pPr>
      <w:r w:rsidRPr="00D92188">
        <w:rPr>
          <w:sz w:val="24"/>
          <w:szCs w:val="24"/>
        </w:rPr>
        <w:t>Гарантия на поставляемый металлопрокат должна распространяться не менее чем на 36 месяцев. Время начала исчисления гарантийного срока – с момента поставки металлопроката.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металлопроката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D7C7442" w14:textId="77777777" w:rsidR="001C70D3" w:rsidRPr="00D92188" w:rsidRDefault="001C70D3" w:rsidP="000206FF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2D7C7443" w14:textId="77777777" w:rsidR="001C70D3" w:rsidRPr="00D92188" w:rsidRDefault="001C70D3" w:rsidP="000206FF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D92188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2D7C7444" w14:textId="77777777" w:rsidR="001C70D3" w:rsidRPr="00D92188" w:rsidRDefault="001C70D3" w:rsidP="000206FF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  <w:r w:rsidRPr="00D92188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2D7C7445" w14:textId="77777777" w:rsidR="001C70D3" w:rsidRPr="00D92188" w:rsidRDefault="001C70D3" w:rsidP="000206FF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2D7C7446" w14:textId="77777777" w:rsidR="001C70D3" w:rsidRPr="00D92188" w:rsidRDefault="001C70D3" w:rsidP="000206FF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D92188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14:paraId="2D7C7447" w14:textId="77777777" w:rsidR="001C70D3" w:rsidRPr="00D92188" w:rsidRDefault="001C70D3" w:rsidP="000206FF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D92188">
        <w:rPr>
          <w:szCs w:val="24"/>
        </w:rPr>
        <w:t xml:space="preserve">В комплект поставки металлопроката должны входить документы: </w:t>
      </w:r>
    </w:p>
    <w:p w14:paraId="2D7C7449" w14:textId="1837BC44" w:rsidR="001C70D3" w:rsidRPr="00D92188" w:rsidRDefault="001C70D3" w:rsidP="000206FF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D92188">
        <w:rPr>
          <w:sz w:val="24"/>
          <w:szCs w:val="24"/>
        </w:rPr>
        <w:t>сертификат соответствия и свидетельство о приемке на поставляемый металлопрокат, на русском языке.</w:t>
      </w:r>
    </w:p>
    <w:p w14:paraId="2D7C744A" w14:textId="6B025FA7" w:rsidR="001C70D3" w:rsidRPr="00D92188" w:rsidRDefault="001C70D3" w:rsidP="000206FF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D92188">
        <w:rPr>
          <w:szCs w:val="24"/>
        </w:rPr>
        <w:t xml:space="preserve">Маркировка металлопроката должна соответствовать требованиям </w:t>
      </w:r>
      <w:r w:rsidR="00573320" w:rsidRPr="00D92188">
        <w:rPr>
          <w:szCs w:val="24"/>
        </w:rPr>
        <w:t>ГОСТ 14192-</w:t>
      </w:r>
      <w:r w:rsidRPr="00D92188">
        <w:rPr>
          <w:szCs w:val="24"/>
        </w:rPr>
        <w:t>96, ГОСТ</w:t>
      </w:r>
      <w:r w:rsidR="00362ECA" w:rsidRPr="00D92188">
        <w:rPr>
          <w:szCs w:val="24"/>
        </w:rPr>
        <w:t> </w:t>
      </w:r>
      <w:r w:rsidRPr="00D92188">
        <w:rPr>
          <w:szCs w:val="24"/>
        </w:rPr>
        <w:t>7566-</w:t>
      </w:r>
      <w:r w:rsidR="00E85CC3" w:rsidRPr="00D92188">
        <w:rPr>
          <w:szCs w:val="24"/>
        </w:rPr>
        <w:t>2018</w:t>
      </w:r>
      <w:r w:rsidRPr="00D92188">
        <w:rPr>
          <w:szCs w:val="24"/>
        </w:rPr>
        <w:t>, ГОСТ 10692-</w:t>
      </w:r>
      <w:r w:rsidR="00E85CC3" w:rsidRPr="00D92188">
        <w:rPr>
          <w:szCs w:val="24"/>
        </w:rPr>
        <w:t>2015</w:t>
      </w:r>
      <w:r w:rsidRPr="00D92188">
        <w:rPr>
          <w:szCs w:val="24"/>
        </w:rPr>
        <w:t xml:space="preserve"> (для стальных труб), ГОСТ, перечисленных в п.2.3 данного ТЗ (для конкретного типа номенклатуры). Маркировка металлопроката, содержание и способ нанесения ее указывается в стандартах или технических условиях на металлопрокат конкретных типов.</w:t>
      </w:r>
    </w:p>
    <w:p w14:paraId="2D7C744B" w14:textId="551C841A" w:rsidR="001C70D3" w:rsidRPr="00D92188" w:rsidRDefault="001C70D3" w:rsidP="000206FF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D92188">
        <w:rPr>
          <w:szCs w:val="24"/>
        </w:rPr>
        <w:t xml:space="preserve">По всем видам металлопроката Поставщик должен предоставить полный комплект технической и эксплуатационной документации на русском языке, подготовленной в соответствии с ГОСТ по монтажу, обеспечению правильной и безопасной эксплуатации, технического обслуживания поставляемого металлопроката. </w:t>
      </w:r>
    </w:p>
    <w:p w14:paraId="2D7C744C" w14:textId="77777777" w:rsidR="001C70D3" w:rsidRPr="00D92188" w:rsidRDefault="001C70D3" w:rsidP="000206FF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2D7C744D" w14:textId="77777777" w:rsidR="001C70D3" w:rsidRPr="00D92188" w:rsidRDefault="001C70D3" w:rsidP="000206FF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D92188">
        <w:rPr>
          <w:b/>
          <w:bCs/>
          <w:sz w:val="24"/>
          <w:szCs w:val="24"/>
        </w:rPr>
        <w:t>Правила приемки продукции.</w:t>
      </w:r>
    </w:p>
    <w:p w14:paraId="2D7C744E" w14:textId="73988A79" w:rsidR="001C70D3" w:rsidRPr="00D92188" w:rsidRDefault="001C70D3" w:rsidP="000206FF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D92188">
        <w:rPr>
          <w:szCs w:val="24"/>
        </w:rPr>
        <w:t xml:space="preserve">Каждая партия металлопроката должна пройти входной контроль, осуществляемый представителями филиалов </w:t>
      </w:r>
      <w:r w:rsidR="00F8516D" w:rsidRPr="00D92188">
        <w:rPr>
          <w:szCs w:val="24"/>
        </w:rPr>
        <w:t>П</w:t>
      </w:r>
      <w:r w:rsidRPr="00D92188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14:paraId="2D7C744F" w14:textId="77777777" w:rsidR="001C70D3" w:rsidRPr="00D92188" w:rsidRDefault="001C70D3" w:rsidP="000206FF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D92188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1E1FFAE" w14:textId="77777777" w:rsidR="000206FF" w:rsidRPr="00D92188" w:rsidRDefault="000206FF" w:rsidP="000206FF">
      <w:pPr>
        <w:ind w:firstLine="709"/>
        <w:rPr>
          <w:sz w:val="24"/>
          <w:szCs w:val="24"/>
        </w:rPr>
      </w:pPr>
    </w:p>
    <w:p w14:paraId="161A94EC" w14:textId="77777777" w:rsidR="000206FF" w:rsidRPr="00D92188" w:rsidRDefault="000206FF" w:rsidP="000206FF">
      <w:pPr>
        <w:ind w:firstLine="709"/>
        <w:rPr>
          <w:sz w:val="24"/>
          <w:szCs w:val="24"/>
        </w:rPr>
      </w:pPr>
    </w:p>
    <w:p w14:paraId="14CFEBFE" w14:textId="77777777" w:rsidR="000206FF" w:rsidRPr="00D92188" w:rsidRDefault="000206FF" w:rsidP="000206FF">
      <w:pPr>
        <w:ind w:firstLine="709"/>
        <w:rPr>
          <w:sz w:val="24"/>
          <w:szCs w:val="24"/>
        </w:rPr>
      </w:pPr>
    </w:p>
    <w:p w14:paraId="079D22FA" w14:textId="3B06DD16" w:rsidR="000206FF" w:rsidRPr="00B772DA" w:rsidRDefault="000206FF" w:rsidP="000206FF">
      <w:pPr>
        <w:ind w:firstLine="0"/>
        <w:rPr>
          <w:sz w:val="24"/>
          <w:szCs w:val="24"/>
        </w:rPr>
      </w:pPr>
      <w:r w:rsidRPr="00D92188">
        <w:rPr>
          <w:sz w:val="24"/>
          <w:szCs w:val="24"/>
        </w:rPr>
        <w:t>Начальник УРС</w:t>
      </w:r>
      <w:r w:rsidRPr="00D92188">
        <w:rPr>
          <w:sz w:val="24"/>
          <w:szCs w:val="24"/>
        </w:rPr>
        <w:tab/>
      </w:r>
      <w:r w:rsidRPr="00D92188">
        <w:rPr>
          <w:sz w:val="24"/>
          <w:szCs w:val="24"/>
        </w:rPr>
        <w:tab/>
      </w:r>
      <w:r w:rsidRPr="00D92188">
        <w:rPr>
          <w:sz w:val="24"/>
          <w:szCs w:val="24"/>
        </w:rPr>
        <w:tab/>
      </w:r>
      <w:r w:rsidRPr="00D92188">
        <w:rPr>
          <w:sz w:val="24"/>
          <w:szCs w:val="24"/>
        </w:rPr>
        <w:tab/>
      </w:r>
      <w:r w:rsidRPr="00D92188">
        <w:rPr>
          <w:sz w:val="24"/>
          <w:szCs w:val="24"/>
        </w:rPr>
        <w:tab/>
        <w:t>________________________</w:t>
      </w:r>
      <w:r w:rsidRPr="00D92188">
        <w:rPr>
          <w:sz w:val="24"/>
          <w:szCs w:val="24"/>
        </w:rPr>
        <w:tab/>
      </w:r>
      <w:r w:rsidRPr="00D92188">
        <w:rPr>
          <w:sz w:val="24"/>
          <w:szCs w:val="24"/>
        </w:rPr>
        <w:tab/>
      </w:r>
      <w:r w:rsidR="00362ECA" w:rsidRPr="00D92188">
        <w:rPr>
          <w:sz w:val="24"/>
          <w:szCs w:val="24"/>
        </w:rPr>
        <w:t>А.Н. Егоров</w:t>
      </w:r>
      <w:bookmarkStart w:id="1" w:name="_GoBack"/>
      <w:bookmarkEnd w:id="1"/>
    </w:p>
    <w:sectPr w:rsidR="000206FF" w:rsidRPr="00B772DA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F45B37" w14:textId="77777777" w:rsidR="00896F9F" w:rsidRDefault="00896F9F">
      <w:r>
        <w:separator/>
      </w:r>
    </w:p>
  </w:endnote>
  <w:endnote w:type="continuationSeparator" w:id="0">
    <w:p w14:paraId="3D91F4BA" w14:textId="77777777" w:rsidR="00896F9F" w:rsidRDefault="00896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6494A1" w14:textId="77777777" w:rsidR="00896F9F" w:rsidRDefault="00896F9F">
      <w:r>
        <w:separator/>
      </w:r>
    </w:p>
  </w:footnote>
  <w:footnote w:type="continuationSeparator" w:id="0">
    <w:p w14:paraId="2E163242" w14:textId="77777777" w:rsidR="00896F9F" w:rsidRDefault="00896F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7C7459" w14:textId="77777777" w:rsidR="00AD7048" w:rsidRDefault="00E03DD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D7C745A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AF1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6FF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B53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3AB3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2FD"/>
    <w:rsid w:val="00120F84"/>
    <w:rsid w:val="00121A1F"/>
    <w:rsid w:val="00122385"/>
    <w:rsid w:val="001230A7"/>
    <w:rsid w:val="001269A5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8D4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0D3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4D6E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2ECA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3745"/>
    <w:rsid w:val="004658EB"/>
    <w:rsid w:val="00467D86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C7BAB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3320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581"/>
    <w:rsid w:val="005D17A5"/>
    <w:rsid w:val="005D1C00"/>
    <w:rsid w:val="005D3329"/>
    <w:rsid w:val="005D4B2E"/>
    <w:rsid w:val="005D5206"/>
    <w:rsid w:val="005D60BD"/>
    <w:rsid w:val="005E02C1"/>
    <w:rsid w:val="005E188E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18E7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4B5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B3E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08C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6F9F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105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68BB"/>
    <w:rsid w:val="009E70BD"/>
    <w:rsid w:val="009E7970"/>
    <w:rsid w:val="009F08DC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11FF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0AF1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51E9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238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188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02B3"/>
    <w:rsid w:val="00DB2094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71F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3DDF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5CC3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16D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7C74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F8516D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F8516D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48111-ACA8-453D-8BD3-23DB8A4A0B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F3EFF3-55CA-45B0-8826-2C6528B9A74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DA5B62CE-D391-4802-9D52-8FDD4230F2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E7F9AE-A8A5-4167-9964-031C94A48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13</TotalTime>
  <Pages>2</Pages>
  <Words>652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Кудрявцева Татьяна Владимировна</cp:lastModifiedBy>
  <cp:revision>14</cp:revision>
  <cp:lastPrinted>2019-11-07T08:01:00Z</cp:lastPrinted>
  <dcterms:created xsi:type="dcterms:W3CDTF">2019-10-16T10:25:00Z</dcterms:created>
  <dcterms:modified xsi:type="dcterms:W3CDTF">2019-11-07T08:01:00Z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